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/>
      <w:sdtContent>
        <w:p w14:paraId="513746D9" w14:textId="694808F1" w:rsidR="00055BC9" w:rsidRDefault="009C3FC5" w:rsidP="00D73F5F">
          <w:pPr>
            <w:pStyle w:val="En-ttedetabledesmatires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 wp14:anchorId="51374713" wp14:editId="6C0276ED">
                    <wp:simplePos x="0" y="0"/>
                    <wp:positionH relativeFrom="margin">
                      <wp:posOffset>4871277</wp:posOffset>
                    </wp:positionH>
                    <wp:positionV relativeFrom="topMargin">
                      <wp:posOffset>250166</wp:posOffset>
                    </wp:positionV>
                    <wp:extent cx="1538979" cy="508959"/>
                    <wp:effectExtent l="0" t="0" r="4445" b="5715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538979" cy="508959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D" w14:textId="77A70A90" w:rsidR="00313E59" w:rsidRDefault="00B863EB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DAF_2025_000016</w:t>
                                </w:r>
                              </w:p>
                              <w:p w14:paraId="5E4D3F34" w14:textId="646DCB94" w:rsidR="00B863EB" w:rsidRDefault="00B863EB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ESID_25_</w:t>
                                </w:r>
                                <w:r w:rsidR="00340148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100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1374713" id="Rectangle 132" o:spid="_x0000_s1026" style="position:absolute;left:0;text-align:left;margin-left:383.55pt;margin-top:19.7pt;width:121.2pt;height:40.1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5137472D" w14:textId="77A70A90" w:rsidR="00313E59" w:rsidRDefault="00B863EB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DAF_2025_000016</w:t>
                          </w:r>
                        </w:p>
                        <w:p w14:paraId="5E4D3F34" w14:textId="646DCB94" w:rsidR="00B863EB" w:rsidRDefault="00B863EB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ESID_25_</w:t>
                          </w:r>
                          <w:r w:rsidR="00340148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100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  <w:r w:rsidR="00055BC9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5137470D" wp14:editId="5137470E">
                    <wp:simplePos x="0" y="0"/>
                    <wp:positionH relativeFrom="margin">
                      <wp:posOffset>-666882</wp:posOffset>
                    </wp:positionH>
                    <wp:positionV relativeFrom="page">
                      <wp:posOffset>983411</wp:posOffset>
                    </wp:positionV>
                    <wp:extent cx="7125167" cy="2060812"/>
                    <wp:effectExtent l="19050" t="19050" r="19050" b="1587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2060812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4" w14:textId="77777777"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14:paraId="51374725" w14:textId="77777777" w:rsidR="00313E59" w:rsidRDefault="00313E59" w:rsidP="00055BC9">
                                <w:pPr>
                                  <w:jc w:val="center"/>
                                </w:pPr>
                              </w:p>
                              <w:p w14:paraId="51374726" w14:textId="38B7E5C1" w:rsidR="00313E59" w:rsidRPr="00055BC9" w:rsidRDefault="003474AD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Cadre du Mémoire </w:t>
                                </w:r>
                                <w:r w:rsidR="005E15D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Achat Responsable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 (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M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</w:t>
                                </w:r>
                                <w:r w:rsidR="005E15D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A.R</w:t>
                                </w:r>
                                <w:r w:rsidR="00313E59"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0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7" type="#_x0000_t202" style="position:absolute;left:0;text-align:left;margin-left:-52.5pt;margin-top:77.45pt;width:561.05pt;height:162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" fillcolor="#54849a [3208]" strokecolor="white [3201]" strokeweight="2.25pt">
                    <v:stroke endcap="round"/>
                    <v:textbox>
                      <w:txbxContent>
                        <w:p w14:paraId="51374724" w14:textId="77777777"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14:paraId="51374725" w14:textId="77777777" w:rsidR="00313E59" w:rsidRDefault="00313E59" w:rsidP="00055BC9">
                          <w:pPr>
                            <w:jc w:val="center"/>
                          </w:pPr>
                        </w:p>
                        <w:p w14:paraId="51374726" w14:textId="38B7E5C1" w:rsidR="00313E59" w:rsidRPr="00055BC9" w:rsidRDefault="003474AD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Cadre du Mémoire </w:t>
                          </w:r>
                          <w:r w:rsidR="005E15D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Achat Responsable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 (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M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</w:t>
                          </w:r>
                          <w:r w:rsidR="005E15D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A.R</w:t>
                          </w:r>
                          <w:r w:rsidR="00313E59"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)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14:paraId="513746DA" w14:textId="77777777" w:rsidR="00055BC9" w:rsidRDefault="00055BC9"/>
        <w:p w14:paraId="513746DB" w14:textId="77777777" w:rsidR="00055BC9" w:rsidRDefault="00055BC9"/>
        <w:p w14:paraId="513746DC" w14:textId="77777777" w:rsidR="00055BC9" w:rsidRDefault="00055BC9"/>
        <w:p w14:paraId="513746DD" w14:textId="77777777" w:rsidR="00055BC9" w:rsidRDefault="00055BC9"/>
        <w:p w14:paraId="513746DE" w14:textId="77777777" w:rsidR="00055BC9" w:rsidRDefault="00055BC9"/>
        <w:p w14:paraId="513746DF" w14:textId="77777777" w:rsidR="00055BC9" w:rsidRDefault="00055BC9"/>
        <w:p w14:paraId="513746E0" w14:textId="35E690A6" w:rsidR="00055BC9" w:rsidRDefault="00D61232" w:rsidP="00055BC9">
          <w:pPr>
            <w:jc w:val="right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2848" behindDoc="0" locked="0" layoutInCell="1" allowOverlap="1" wp14:anchorId="5137470F" wp14:editId="51374710">
                    <wp:simplePos x="0" y="0"/>
                    <wp:positionH relativeFrom="column">
                      <wp:posOffset>-642620</wp:posOffset>
                    </wp:positionH>
                    <wp:positionV relativeFrom="paragraph">
                      <wp:posOffset>304799</wp:posOffset>
                    </wp:positionV>
                    <wp:extent cx="2570480" cy="2486025"/>
                    <wp:effectExtent l="0" t="0" r="20320" b="28575"/>
                    <wp:wrapNone/>
                    <wp:docPr id="33" name="Zone de texte 3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570480" cy="24860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7" w14:textId="77777777" w:rsidR="00313E59" w:rsidRPr="00C87F80" w:rsidRDefault="00313E59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Maitre de l’ouvrage</w:t>
                                </w:r>
                                <w:r w:rsidRPr="00C87F80">
                                  <w:rPr>
                                    <w:rFonts w:ascii="Calibri" w:hAnsi="Calibri" w:cs="Calibri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 </w:t>
                                </w: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:</w:t>
                                </w:r>
                              </w:p>
                              <w:p w14:paraId="51374728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Etat</w:t>
                                </w:r>
                              </w:p>
                              <w:p w14:paraId="51374729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***</w:t>
                                </w:r>
                              </w:p>
                              <w:p w14:paraId="5137472A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Ministère des Armées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0F" id="Zone de texte 33" o:spid="_x0000_s1028" type="#_x0000_t202" style="position:absolute;left:0;text-align:left;margin-left:-50.6pt;margin-top:24pt;width:202.4pt;height:195.75pt;z-index:251662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14:paraId="51374727" w14:textId="77777777" w:rsidR="00313E59" w:rsidRPr="00C87F80" w:rsidRDefault="00313E59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Maitre de l’ouvrage</w:t>
                          </w:r>
                          <w:r w:rsidRPr="00C87F80">
                            <w:rPr>
                              <w:rFonts w:ascii="Calibri" w:hAnsi="Calibri" w:cs="Calibri"/>
                              <w:b/>
                              <w:smallCaps/>
                              <w:sz w:val="28"/>
                              <w:szCs w:val="28"/>
                            </w:rPr>
                            <w:t> </w:t>
                          </w: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:</w:t>
                          </w:r>
                        </w:p>
                        <w:p w14:paraId="51374728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Etat</w:t>
                          </w:r>
                        </w:p>
                        <w:p w14:paraId="51374729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***</w:t>
                          </w:r>
                        </w:p>
                        <w:p w14:paraId="5137472A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Ministère des Armées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8B4C0A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3872" behindDoc="0" locked="0" layoutInCell="1" allowOverlap="1" wp14:anchorId="51374711" wp14:editId="545D8792">
                    <wp:simplePos x="0" y="0"/>
                    <wp:positionH relativeFrom="column">
                      <wp:posOffset>2033186</wp:posOffset>
                    </wp:positionH>
                    <wp:positionV relativeFrom="paragraph">
                      <wp:posOffset>296892</wp:posOffset>
                    </wp:positionV>
                    <wp:extent cx="4433726" cy="948906"/>
                    <wp:effectExtent l="0" t="0" r="24130" b="22860"/>
                    <wp:wrapNone/>
                    <wp:docPr id="34" name="Zone de texte 3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3726" cy="948906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B" w14:textId="77777777" w:rsidR="00313E59" w:rsidRPr="00C87F80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Conducteur d’opération :</w:t>
                                </w:r>
                                <w:r w:rsidRPr="00C87F80">
                                  <w:rPr>
                                    <w:rFonts w:ascii="Marianne Light" w:hAnsi="Marianne Light"/>
                                  </w:rPr>
                                  <w:t xml:space="preserve"> </w:t>
                                </w:r>
                              </w:p>
                              <w:p w14:paraId="5137472C" w14:textId="67DC4B37" w:rsidR="00313E59" w:rsidRPr="00005185" w:rsidRDefault="00313E59" w:rsidP="00D61232">
                                <w:pPr>
                                  <w:ind w:right="1411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Service d’Infrastructure de la Défense </w:t>
                                </w:r>
                                <w:r w:rsidR="002B6B1B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sud-est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11" id="Zone de texte 34" o:spid="_x0000_s1029" type="#_x0000_t202" style="position:absolute;left:0;text-align:left;margin-left:160.1pt;margin-top:23.4pt;width:349.1pt;height:74.7p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14:paraId="5137472B" w14:textId="77777777" w:rsidR="00313E59" w:rsidRPr="00C87F80" w:rsidRDefault="00313E59" w:rsidP="008B4C0A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Conducteur d’opération :</w:t>
                          </w:r>
                          <w:r w:rsidRPr="00C87F80">
                            <w:rPr>
                              <w:rFonts w:ascii="Marianne Light" w:hAnsi="Marianne Light"/>
                            </w:rPr>
                            <w:t xml:space="preserve"> </w:t>
                          </w:r>
                        </w:p>
                        <w:p w14:paraId="5137472C" w14:textId="67DC4B37" w:rsidR="00313E59" w:rsidRPr="00005185" w:rsidRDefault="00313E59" w:rsidP="00D61232">
                          <w:pPr>
                            <w:ind w:right="1411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Service d’Infrastructure de la Défense </w:t>
                          </w:r>
                          <w:r w:rsidR="002B6B1B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sud-est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055BC9">
            <w:t>Accord-cadre avec émission de bons de commandes, reconductible.</w:t>
          </w:r>
        </w:p>
        <w:p w14:paraId="513746E1" w14:textId="77777777" w:rsidR="00055BC9" w:rsidRDefault="00055BC9"/>
        <w:p w14:paraId="513746E2" w14:textId="77777777" w:rsidR="008B4C0A" w:rsidRDefault="008B4C0A"/>
        <w:p w14:paraId="513746E3" w14:textId="77777777" w:rsidR="008B4C0A" w:rsidRDefault="008B4C0A"/>
        <w:p w14:paraId="513746E4" w14:textId="77777777" w:rsidR="008B4C0A" w:rsidRDefault="008B4C0A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4896" behindDoc="0" locked="0" layoutInCell="1" allowOverlap="1" wp14:anchorId="51374715" wp14:editId="67AEB4DB">
                    <wp:simplePos x="0" y="0"/>
                    <wp:positionH relativeFrom="column">
                      <wp:posOffset>2033186</wp:posOffset>
                    </wp:positionH>
                    <wp:positionV relativeFrom="paragraph">
                      <wp:posOffset>54263</wp:posOffset>
                    </wp:positionV>
                    <wp:extent cx="4433570" cy="1485360"/>
                    <wp:effectExtent l="0" t="0" r="24130" b="19685"/>
                    <wp:wrapNone/>
                    <wp:docPr id="35" name="Zone de texte 3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3570" cy="148536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E" w14:textId="77777777" w:rsidR="00313E59" w:rsidRPr="00005185" w:rsidRDefault="00313E59" w:rsidP="008B4C0A">
                                <w:pPr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  <w:t>Service en charge du suivi de l’exécution des prestations :</w:t>
                                </w:r>
                              </w:p>
                              <w:p w14:paraId="5137472F" w14:textId="7B531452" w:rsidR="00313E59" w:rsidRPr="00005185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  <w:t xml:space="preserve">Unité de Soutien de l’Infrastructure de la Défense (USID) de </w:t>
                                </w:r>
                                <w:r w:rsidR="007846D1"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  <w:t>TOULOUSE</w:t>
                                </w:r>
                              </w:p>
                              <w:p w14:paraId="51374730" w14:textId="75A254D5" w:rsidR="00313E59" w:rsidRPr="00005185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>Représ</w:t>
                                </w:r>
                                <w:r w:rsidR="007846D1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>enté par le chef de la section exploitation de la maintenance (SE</w:t>
                                </w:r>
                                <w:r w:rsidRPr="00005185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>M)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15" id="Zone de texte 35" o:spid="_x0000_s1030" type="#_x0000_t202" style="position:absolute;left:0;text-align:left;margin-left:160.1pt;margin-top:4.25pt;width:349.1pt;height:116.95pt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" fillcolor="white [3201]" strokecolor="#b01513 [3204]" strokeweight="1.5pt">
                    <v:stroke endcap="round"/>
                    <v:textbox>
                      <w:txbxContent>
                        <w:p w14:paraId="5137472E" w14:textId="77777777" w:rsidR="00313E59" w:rsidRPr="00005185" w:rsidRDefault="00313E59" w:rsidP="008B4C0A">
                          <w:pPr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  <w:t>Service en charge du suivi de l’exécution des prestations :</w:t>
                          </w:r>
                        </w:p>
                        <w:p w14:paraId="5137472F" w14:textId="7B531452" w:rsidR="00313E59" w:rsidRPr="00005185" w:rsidRDefault="00313E59" w:rsidP="008B4C0A">
                          <w:pPr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  <w:t xml:space="preserve">Unité de Soutien de l’Infrastructure de la Défense (USID) de </w:t>
                          </w:r>
                          <w:r w:rsidR="007846D1"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  <w:t>TOULOUSE</w:t>
                          </w:r>
                        </w:p>
                        <w:p w14:paraId="51374730" w14:textId="75A254D5" w:rsidR="00313E59" w:rsidRPr="00005185" w:rsidRDefault="00313E59" w:rsidP="008B4C0A">
                          <w:pPr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>Représ</w:t>
                          </w:r>
                          <w:r w:rsidR="007846D1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>enté par le chef de la section exploitation de la maintenance (SE</w:t>
                          </w:r>
                          <w:r w:rsidRPr="00005185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>M)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5" w14:textId="77777777" w:rsidR="008B4C0A" w:rsidRDefault="008B4C0A"/>
        <w:p w14:paraId="513746E6" w14:textId="77777777" w:rsidR="008B4C0A" w:rsidRDefault="008B4C0A"/>
        <w:p w14:paraId="513746E7" w14:textId="77777777" w:rsidR="008B4C0A" w:rsidRDefault="008B4C0A"/>
        <w:p w14:paraId="513746E8" w14:textId="77777777" w:rsidR="008B4C0A" w:rsidRDefault="008B4C0A"/>
        <w:p w14:paraId="513746E9" w14:textId="77777777" w:rsidR="008B4C0A" w:rsidRDefault="009C3205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 wp14:anchorId="51374717" wp14:editId="51374718">
                    <wp:simplePos x="0" y="0"/>
                    <wp:positionH relativeFrom="column">
                      <wp:posOffset>-631825</wp:posOffset>
                    </wp:positionH>
                    <wp:positionV relativeFrom="paragraph">
                      <wp:posOffset>347980</wp:posOffset>
                    </wp:positionV>
                    <wp:extent cx="7098665" cy="2259965"/>
                    <wp:effectExtent l="0" t="0" r="26035" b="26035"/>
                    <wp:wrapNone/>
                    <wp:docPr id="38" name="Zone de texte 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98665" cy="225996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31" w14:textId="77777777" w:rsidR="00313E59" w:rsidRPr="00005185" w:rsidRDefault="00313E59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de l’accord-cadre</w:t>
                                </w:r>
                                <w:r w:rsidRPr="00005185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</w:t>
                                </w:r>
                              </w:p>
                              <w:p w14:paraId="49F089D9" w14:textId="77777777" w:rsidR="005E42AF" w:rsidRDefault="005E42AF" w:rsidP="007846D1">
                                <w:pPr>
                                  <w:jc w:val="center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5E42AF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MAINTENANCE PREVENTIVE ET CORRECTIVE DES INSTALLATIONS DE SECURITE INCENDIE SUR LES SITES DE LA BASE DE DEFENSE DE TOULOUSE – CASTRES – TARBES ET DE DGA-TA</w:t>
                                </w:r>
                              </w:p>
                              <w:p w14:paraId="51374734" w14:textId="64AF0C3B" w:rsidR="00313E59" w:rsidRPr="00005185" w:rsidRDefault="00090582" w:rsidP="007846D1">
                                <w:pPr>
                                  <w:jc w:val="center"/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Lot </w:t>
                                </w:r>
                                <w:r w:rsidR="00340148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2</w:t>
                                </w:r>
                                <w:r>
                                  <w:rPr>
                                    <w:rFonts w:ascii="Calibri" w:hAnsi="Calibri" w:cs="Calibri"/>
                                    <w:smallCaps/>
                                    <w:sz w:val="28"/>
                                    <w:szCs w:val="28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: </w:t>
                                </w:r>
                                <w:r w:rsidR="00340148" w:rsidRPr="00340148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Maintenance préventive et corrective des installations de sécurité incendie sur les sites soutenus par les antennes de BALMA – CUGNAUX – PAMIERS - CASTRES</w:t>
                                </w:r>
                                <w:bookmarkStart w:id="0" w:name="_GoBack"/>
                                <w:bookmarkEnd w:id="0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 w14:anchorId="51374717" id="Zone de texte 38" o:spid="_x0000_s1031" type="#_x0000_t202" style="position:absolute;left:0;text-align:left;margin-left:-49.75pt;margin-top:27.4pt;width:558.95pt;height:177.9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" fillcolor="white [3201]" strokecolor="black [3200]" strokeweight="1.5pt">
                    <v:stroke endcap="round"/>
                    <v:textbox>
                      <w:txbxContent>
                        <w:p w14:paraId="51374731" w14:textId="77777777" w:rsidR="00313E59" w:rsidRPr="00005185" w:rsidRDefault="00313E59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Objet de l’accord-cadre</w:t>
                          </w:r>
                          <w:r w:rsidRPr="00005185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:</w:t>
                          </w:r>
                        </w:p>
                        <w:p w14:paraId="49F089D9" w14:textId="77777777" w:rsidR="005E42AF" w:rsidRDefault="005E42AF" w:rsidP="007846D1">
                          <w:pPr>
                            <w:jc w:val="center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 w:rsidRPr="005E42AF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MAINTENANCE PREVENTIVE ET CORRECTIVE DES INSTALLATIONS DE SECURITE INCENDIE SUR LES SITES DE LA BASE DE DEFENSE DE TOULOUSE – CASTRES – TARBES ET DE DGA-TA</w:t>
                          </w:r>
                        </w:p>
                        <w:p w14:paraId="51374734" w14:textId="64AF0C3B" w:rsidR="00313E59" w:rsidRPr="00005185" w:rsidRDefault="00090582" w:rsidP="007846D1">
                          <w:pPr>
                            <w:jc w:val="center"/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Lot </w:t>
                          </w:r>
                          <w:r w:rsidR="00340148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Calibri" w:hAnsi="Calibri" w:cs="Calibri"/>
                              <w:smallCaps/>
                              <w:sz w:val="28"/>
                              <w:szCs w:val="28"/>
                            </w:rPr>
                            <w:t> </w:t>
                          </w: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: </w:t>
                          </w:r>
                          <w:r w:rsidR="00340148" w:rsidRPr="00340148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Maintenance préventive et corrective des installations de sécurité incendie sur les sites soutenus par les antennes de BALMA – CUGNAUX – PAMIERS - CASTRES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A" w14:textId="77777777" w:rsidR="008B4C0A" w:rsidRDefault="008B4C0A"/>
        <w:p w14:paraId="513746EB" w14:textId="77777777" w:rsidR="008B4C0A" w:rsidRDefault="008B4C0A"/>
        <w:p w14:paraId="513746EC" w14:textId="77777777" w:rsidR="008B4C0A" w:rsidRDefault="008B4C0A"/>
        <w:p w14:paraId="513746ED" w14:textId="77777777" w:rsidR="008B4C0A" w:rsidRDefault="008B4C0A"/>
        <w:p w14:paraId="513746EE" w14:textId="77777777" w:rsidR="008B4C0A" w:rsidRDefault="008B4C0A"/>
        <w:p w14:paraId="513746EF" w14:textId="77777777" w:rsidR="008B4C0A" w:rsidRDefault="008B4C0A"/>
        <w:p w14:paraId="513746F0" w14:textId="77777777" w:rsidR="008B4C0A" w:rsidRDefault="008B4C0A"/>
        <w:p w14:paraId="513746F1" w14:textId="77777777" w:rsidR="008B4C0A" w:rsidRDefault="008B4C0A"/>
        <w:p w14:paraId="513746F3" w14:textId="7E96BAEF" w:rsidR="003474AD" w:rsidRDefault="00432FF6" w:rsidP="00410AFD">
          <w:pPr>
            <w:sectPr w:rsidR="003474AD" w:rsidSect="00302298">
              <w:footerReference w:type="default" r:id="rId12"/>
              <w:headerReference w:type="first" r:id="rId13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8992" behindDoc="0" locked="0" layoutInCell="1" allowOverlap="1" wp14:anchorId="51374719" wp14:editId="644B37EE">
                    <wp:simplePos x="0" y="0"/>
                    <wp:positionH relativeFrom="margin">
                      <wp:posOffset>4758055</wp:posOffset>
                    </wp:positionH>
                    <wp:positionV relativeFrom="margin">
                      <wp:posOffset>8453756</wp:posOffset>
                    </wp:positionV>
                    <wp:extent cx="1662545" cy="436880"/>
                    <wp:effectExtent l="0" t="0" r="0" b="1270"/>
                    <wp:wrapNone/>
                    <wp:docPr id="39" name="Rectangle 3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662545" cy="43688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35" w14:textId="77777777" w:rsidR="00313E59" w:rsidRDefault="00313E59" w:rsidP="00FB2612">
                                <w:pPr>
                                  <w:pStyle w:val="Sansinterligne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CONTRAT SENSIBLE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1374719" id="Rectangle 39" o:spid="_x0000_s1032" style="position:absolute;left:0;text-align:left;margin-left:374.65pt;margin-top:665.65pt;width:130.9pt;height:34.4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51374735" w14:textId="77777777" w:rsidR="00313E59" w:rsidRDefault="00313E59" w:rsidP="00FB2612">
                          <w:pPr>
                            <w:pStyle w:val="Sansinterligne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CONTRAT SENSIBLE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p>
        <w:p w14:paraId="513746F4" w14:textId="5C37392D" w:rsidR="00410AFD" w:rsidRDefault="00340148" w:rsidP="00410AFD"/>
      </w:sdtContent>
    </w:sdt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7"/>
        <w:gridCol w:w="4927"/>
      </w:tblGrid>
      <w:tr w:rsidR="003474AD" w:rsidRPr="006A1EE6" w14:paraId="513746FA" w14:textId="77777777" w:rsidTr="00F36E82">
        <w:trPr>
          <w:trHeight w:val="1339"/>
        </w:trPr>
        <w:tc>
          <w:tcPr>
            <w:tcW w:w="9067" w:type="dxa"/>
            <w:shd w:val="clear" w:color="auto" w:fill="F2F2F2" w:themeFill="background1" w:themeFillShade="F2"/>
          </w:tcPr>
          <w:p w14:paraId="513746F5" w14:textId="77777777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bookmarkStart w:id="2" w:name="_Toc42079488"/>
            <w:r w:rsidRPr="006A1EE6">
              <w:rPr>
                <w:b/>
                <w:bCs/>
                <w:sz w:val="22"/>
                <w:szCs w:val="22"/>
              </w:rPr>
              <w:t xml:space="preserve">Eléments du mémoire </w:t>
            </w:r>
            <w:r w:rsidRPr="006A1EE6"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14:paraId="513746F6" w14:textId="77777777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szCs w:val="20"/>
              </w:rPr>
            </w:pPr>
            <w:r w:rsidRPr="006A1EE6"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4927" w:type="dxa"/>
            <w:shd w:val="clear" w:color="auto" w:fill="F2F2F2" w:themeFill="background1" w:themeFillShade="F2"/>
          </w:tcPr>
          <w:p w14:paraId="513746F7" w14:textId="77777777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A1EE6"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14:paraId="513746F9" w14:textId="6EE09AAB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Cs w:val="20"/>
              </w:rPr>
            </w:pPr>
            <w:r w:rsidRPr="006A1EE6"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 w:rsidRPr="006A1EE6"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 w:rsidRPr="006A1EE6">
              <w:rPr>
                <w:b/>
                <w:bCs/>
                <w:i/>
                <w:iCs/>
                <w:szCs w:val="20"/>
              </w:rPr>
              <w:t>n° de pages et chapitres concernés</w:t>
            </w:r>
            <w:r>
              <w:rPr>
                <w:b/>
                <w:bCs/>
                <w:i/>
                <w:iCs/>
                <w:szCs w:val="20"/>
              </w:rPr>
              <w:t>)</w:t>
            </w:r>
          </w:p>
        </w:tc>
      </w:tr>
      <w:tr w:rsidR="003474AD" w:rsidRPr="003B66F6" w14:paraId="513746FE" w14:textId="77777777" w:rsidTr="00F36E82">
        <w:tc>
          <w:tcPr>
            <w:tcW w:w="9067" w:type="dxa"/>
            <w:shd w:val="clear" w:color="auto" w:fill="auto"/>
          </w:tcPr>
          <w:p w14:paraId="53F182CB" w14:textId="77777777" w:rsidR="00315742" w:rsidRPr="00866B44" w:rsidRDefault="00315742" w:rsidP="00315742">
            <w:pPr>
              <w:jc w:val="left"/>
              <w:rPr>
                <w:rFonts w:cs="Arial"/>
                <w:noProof/>
                <w:sz w:val="18"/>
                <w:szCs w:val="18"/>
              </w:rPr>
            </w:pPr>
            <w:r w:rsidRPr="00866B44">
              <w:rPr>
                <w:rFonts w:cs="Arial"/>
                <w:noProof/>
                <w:sz w:val="18"/>
                <w:szCs w:val="18"/>
              </w:rPr>
              <w:t xml:space="preserve">Gestion des pièces détachées sur la base : </w:t>
            </w:r>
          </w:p>
          <w:p w14:paraId="78D5E3CC" w14:textId="77777777" w:rsidR="00315742" w:rsidRDefault="00315742" w:rsidP="00315742">
            <w:pPr>
              <w:jc w:val="left"/>
              <w:rPr>
                <w:rFonts w:cs="Arial"/>
                <w:noProof/>
                <w:sz w:val="18"/>
                <w:szCs w:val="18"/>
              </w:rPr>
            </w:pPr>
            <w:r w:rsidRPr="00866B44">
              <w:rPr>
                <w:rFonts w:cs="Arial"/>
                <w:noProof/>
                <w:sz w:val="18"/>
                <w:szCs w:val="18"/>
              </w:rPr>
              <w:t xml:space="preserve">- Des mesures prises pour valorisation la réparation plutôt que le remplacement d’une pièce ; </w:t>
            </w:r>
          </w:p>
          <w:p w14:paraId="513746FC" w14:textId="5AB55049" w:rsidR="00590B00" w:rsidRPr="00315742" w:rsidRDefault="00315742" w:rsidP="00315742">
            <w:pPr>
              <w:jc w:val="left"/>
              <w:rPr>
                <w:rFonts w:cs="Arial"/>
                <w:noProof/>
                <w:sz w:val="18"/>
                <w:szCs w:val="18"/>
              </w:rPr>
            </w:pPr>
            <w:r w:rsidRPr="00315742">
              <w:rPr>
                <w:rFonts w:cs="Arial"/>
                <w:noProof/>
                <w:sz w:val="18"/>
                <w:szCs w:val="18"/>
              </w:rPr>
              <w:t>- Des mesures de recours aux pièces détachées issues du réemploi, réutilisées ou recyclées</w:t>
            </w:r>
          </w:p>
        </w:tc>
        <w:tc>
          <w:tcPr>
            <w:tcW w:w="4927" w:type="dxa"/>
            <w:shd w:val="clear" w:color="auto" w:fill="auto"/>
          </w:tcPr>
          <w:p w14:paraId="513746FD" w14:textId="4F9881AA" w:rsidR="003474AD" w:rsidRPr="003B66F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3474AD" w:rsidRPr="003B66F6" w14:paraId="51374703" w14:textId="77777777" w:rsidTr="00F36E82">
        <w:tc>
          <w:tcPr>
            <w:tcW w:w="9067" w:type="dxa"/>
            <w:shd w:val="clear" w:color="auto" w:fill="auto"/>
          </w:tcPr>
          <w:p w14:paraId="1022AEB2" w14:textId="77777777" w:rsidR="00315742" w:rsidRPr="00866B44" w:rsidRDefault="00315742" w:rsidP="00315742">
            <w:pPr>
              <w:jc w:val="left"/>
              <w:rPr>
                <w:rFonts w:cs="Arial"/>
                <w:noProof/>
                <w:sz w:val="18"/>
                <w:szCs w:val="18"/>
              </w:rPr>
            </w:pPr>
            <w:r w:rsidRPr="00866B44">
              <w:rPr>
                <w:rFonts w:cs="Arial"/>
                <w:noProof/>
                <w:sz w:val="18"/>
                <w:szCs w:val="18"/>
              </w:rPr>
              <w:t xml:space="preserve">Gestion des déchets sur la base : </w:t>
            </w:r>
          </w:p>
          <w:p w14:paraId="1D949744" w14:textId="77777777" w:rsidR="00315742" w:rsidRPr="00866B44" w:rsidRDefault="00315742" w:rsidP="00315742">
            <w:pPr>
              <w:jc w:val="left"/>
              <w:rPr>
                <w:rFonts w:cs="Arial"/>
                <w:noProof/>
                <w:sz w:val="18"/>
                <w:szCs w:val="18"/>
              </w:rPr>
            </w:pPr>
            <w:r w:rsidRPr="00866B44">
              <w:rPr>
                <w:rFonts w:cs="Arial"/>
                <w:noProof/>
                <w:sz w:val="18"/>
                <w:szCs w:val="18"/>
              </w:rPr>
              <w:t>- Des mesures prises pour la mise en place ou l’utilisa</w:t>
            </w:r>
            <w:r>
              <w:rPr>
                <w:rFonts w:cs="Arial"/>
                <w:noProof/>
                <w:sz w:val="18"/>
                <w:szCs w:val="18"/>
              </w:rPr>
              <w:t>tion d’une filière de recyclage</w:t>
            </w:r>
            <w:r w:rsidRPr="00866B44">
              <w:rPr>
                <w:rFonts w:cs="Arial"/>
                <w:noProof/>
                <w:sz w:val="18"/>
                <w:szCs w:val="18"/>
              </w:rPr>
              <w:t xml:space="preserve">; </w:t>
            </w:r>
          </w:p>
          <w:p w14:paraId="51374701" w14:textId="687BD2CF" w:rsidR="003474AD" w:rsidRPr="001D569F" w:rsidRDefault="00315742" w:rsidP="0031574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66B44">
              <w:rPr>
                <w:rFonts w:cs="Arial"/>
                <w:noProof/>
                <w:sz w:val="18"/>
                <w:szCs w:val="18"/>
              </w:rPr>
              <w:t>- Des dispositions prises pour l’utilisation de TrackDéchets.</w:t>
            </w:r>
          </w:p>
        </w:tc>
        <w:tc>
          <w:tcPr>
            <w:tcW w:w="4927" w:type="dxa"/>
            <w:shd w:val="clear" w:color="auto" w:fill="auto"/>
          </w:tcPr>
          <w:p w14:paraId="51374702" w14:textId="77777777" w:rsidR="003474AD" w:rsidRPr="00D75EF9" w:rsidRDefault="003474AD" w:rsidP="00D75E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474AD" w:rsidRPr="003B66F6" w14:paraId="51374707" w14:textId="77777777" w:rsidTr="00F36E82">
        <w:tc>
          <w:tcPr>
            <w:tcW w:w="9067" w:type="dxa"/>
            <w:shd w:val="clear" w:color="auto" w:fill="auto"/>
          </w:tcPr>
          <w:p w14:paraId="60AD0C68" w14:textId="77777777" w:rsidR="00315742" w:rsidRPr="00866B44" w:rsidRDefault="00315742" w:rsidP="00315742">
            <w:pPr>
              <w:jc w:val="left"/>
              <w:rPr>
                <w:rFonts w:cs="Arial"/>
                <w:noProof/>
                <w:sz w:val="18"/>
                <w:szCs w:val="18"/>
              </w:rPr>
            </w:pPr>
            <w:r w:rsidRPr="00866B44">
              <w:rPr>
                <w:rFonts w:cs="Arial"/>
                <w:noProof/>
                <w:sz w:val="18"/>
                <w:szCs w:val="18"/>
              </w:rPr>
              <w:t>Mise en œuvre d'actions écoresponsables sur la base des mesures prises pour limiter l’impact carbonne de l’activité dans :</w:t>
            </w:r>
          </w:p>
          <w:p w14:paraId="69C1DF66" w14:textId="77777777" w:rsidR="00315742" w:rsidRPr="00866B44" w:rsidRDefault="00315742" w:rsidP="00315742">
            <w:pPr>
              <w:jc w:val="left"/>
              <w:rPr>
                <w:rFonts w:cs="Arial"/>
                <w:noProof/>
                <w:sz w:val="18"/>
                <w:szCs w:val="18"/>
              </w:rPr>
            </w:pPr>
            <w:r w:rsidRPr="00866B44">
              <w:rPr>
                <w:rFonts w:cs="Arial"/>
                <w:noProof/>
                <w:sz w:val="18"/>
                <w:szCs w:val="18"/>
              </w:rPr>
              <w:t xml:space="preserve">- Les déplacements (véhicules propres, écoconduite etc.) ; </w:t>
            </w:r>
          </w:p>
          <w:p w14:paraId="51374705" w14:textId="4978133F" w:rsidR="003474AD" w:rsidRPr="00315742" w:rsidRDefault="00315742" w:rsidP="00F9221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rFonts w:cs="Arial"/>
                <w:noProof/>
                <w:sz w:val="18"/>
                <w:szCs w:val="18"/>
              </w:rPr>
              <w:t>- d</w:t>
            </w:r>
            <w:r w:rsidRPr="00315742">
              <w:rPr>
                <w:rFonts w:cs="Arial"/>
                <w:noProof/>
                <w:sz w:val="18"/>
                <w:szCs w:val="18"/>
              </w:rPr>
              <w:t>es approvisionnements</w:t>
            </w:r>
            <w:r w:rsidR="00F9221D">
              <w:rPr>
                <w:rFonts w:ascii="Calibri" w:hAnsi="Calibri" w:cs="Calibri"/>
                <w:noProof/>
                <w:sz w:val="18"/>
                <w:szCs w:val="18"/>
              </w:rPr>
              <w:t>.</w:t>
            </w:r>
          </w:p>
        </w:tc>
        <w:tc>
          <w:tcPr>
            <w:tcW w:w="4927" w:type="dxa"/>
            <w:shd w:val="clear" w:color="auto" w:fill="auto"/>
          </w:tcPr>
          <w:p w14:paraId="51374706" w14:textId="77777777" w:rsidR="003474AD" w:rsidRPr="003B66F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F9221D" w:rsidRPr="003B66F6" w14:paraId="6B34DE33" w14:textId="77777777" w:rsidTr="00F36E82">
        <w:tc>
          <w:tcPr>
            <w:tcW w:w="9067" w:type="dxa"/>
            <w:shd w:val="clear" w:color="auto" w:fill="auto"/>
          </w:tcPr>
          <w:p w14:paraId="49A437DE" w14:textId="2D08E6BC" w:rsidR="00F9221D" w:rsidRPr="00866B44" w:rsidRDefault="00F9221D" w:rsidP="00315742">
            <w:pPr>
              <w:jc w:val="left"/>
              <w:rPr>
                <w:rFonts w:cs="Arial"/>
                <w:noProof/>
                <w:sz w:val="18"/>
                <w:szCs w:val="18"/>
              </w:rPr>
            </w:pPr>
            <w:r w:rsidRPr="00F9221D">
              <w:rPr>
                <w:rFonts w:cs="Arial"/>
                <w:noProof/>
                <w:sz w:val="18"/>
                <w:szCs w:val="18"/>
              </w:rPr>
              <w:t>Dispositon sociales specifiques mises en œuvre dans le cadre du marché pour favoriser l’égalité professionnelle femmes / hommes, l’insertion des personnes éloignées de l’emploi ou en situation de handicap</w:t>
            </w:r>
          </w:p>
        </w:tc>
        <w:tc>
          <w:tcPr>
            <w:tcW w:w="4927" w:type="dxa"/>
            <w:shd w:val="clear" w:color="auto" w:fill="auto"/>
          </w:tcPr>
          <w:p w14:paraId="3C001BBC" w14:textId="77777777" w:rsidR="00F9221D" w:rsidRPr="003B66F6" w:rsidRDefault="00F9221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bookmarkEnd w:id="2"/>
    </w:tbl>
    <w:p w14:paraId="5137470C" w14:textId="77777777" w:rsidR="003474AD" w:rsidRDefault="003474AD" w:rsidP="003474AD"/>
    <w:sectPr w:rsidR="003474AD" w:rsidSect="00F36E82">
      <w:pgSz w:w="16838" w:h="11906" w:orient="landscape"/>
      <w:pgMar w:top="1417" w:right="1417" w:bottom="709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988813" w14:textId="77777777" w:rsidR="00EB6DB5" w:rsidRDefault="00EB6DB5" w:rsidP="00EA6B59">
      <w:pPr>
        <w:spacing w:after="0" w:line="240" w:lineRule="auto"/>
      </w:pPr>
      <w:r>
        <w:separator/>
      </w:r>
    </w:p>
  </w:endnote>
  <w:endnote w:type="continuationSeparator" w:id="0">
    <w:p w14:paraId="6DF2E50B" w14:textId="77777777" w:rsidR="00EB6DB5" w:rsidRDefault="00EB6DB5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14:paraId="5137471F" w14:textId="0965BA1A" w:rsidR="00313E59" w:rsidRDefault="00340148">
        <w:pPr>
          <w:pStyle w:val="Pieddepage"/>
          <w:jc w:val="center"/>
        </w:pPr>
      </w:p>
    </w:sdtContent>
  </w:sdt>
  <w:p w14:paraId="51374720" w14:textId="77777777" w:rsidR="00313E59" w:rsidRDefault="00313E5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9608BD" w14:textId="77777777" w:rsidR="00EB6DB5" w:rsidRDefault="00EB6DB5" w:rsidP="00EA6B59">
      <w:pPr>
        <w:spacing w:after="0" w:line="240" w:lineRule="auto"/>
      </w:pPr>
      <w:r>
        <w:separator/>
      </w:r>
    </w:p>
  </w:footnote>
  <w:footnote w:type="continuationSeparator" w:id="0">
    <w:p w14:paraId="6654FD97" w14:textId="77777777" w:rsidR="00EB6DB5" w:rsidRDefault="00EB6DB5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74721" w14:textId="77777777" w:rsidR="002B5D34" w:rsidRDefault="002B5D34">
    <w:pPr>
      <w:pStyle w:val="En-tte"/>
    </w:pPr>
    <w:r>
      <w:rPr>
        <w:rFonts w:ascii="Arial" w:hAnsi="Arial" w:cs="Arial"/>
        <w:noProof/>
        <w:color w:val="000000" w:themeColor="text1"/>
        <w:sz w:val="16"/>
        <w:szCs w:val="16"/>
        <w:lang w:eastAsia="fr-FR"/>
      </w:rPr>
      <w:drawing>
        <wp:anchor distT="0" distB="0" distL="114300" distR="114300" simplePos="0" relativeHeight="251659264" behindDoc="0" locked="0" layoutInCell="1" allowOverlap="1" wp14:anchorId="51374722" wp14:editId="51374723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natureMail_nouv_chartedessousV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883"/>
                  <a:stretch/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4D0DDC"/>
    <w:multiLevelType w:val="hybridMultilevel"/>
    <w:tmpl w:val="161C7AAE"/>
    <w:lvl w:ilvl="0" w:tplc="CD860C16">
      <w:start w:val="3"/>
      <w:numFmt w:val="bullet"/>
      <w:lvlText w:val="-"/>
      <w:lvlJc w:val="left"/>
      <w:pPr>
        <w:ind w:left="720" w:hanging="360"/>
      </w:pPr>
      <w:rPr>
        <w:rFonts w:ascii="Marianne" w:eastAsiaTheme="minorEastAsia" w:hAnsi="Marianne" w:cstheme="minorBidi" w:hint="default"/>
        <w:b w:val="0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 w15:restartNumberingAfterBreak="0">
    <w:nsid w:val="40792EF9"/>
    <w:multiLevelType w:val="multilevel"/>
    <w:tmpl w:val="189A32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7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2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13"/>
  </w:num>
  <w:num w:numId="5">
    <w:abstractNumId w:val="13"/>
  </w:num>
  <w:num w:numId="6">
    <w:abstractNumId w:val="13"/>
  </w:num>
  <w:num w:numId="7">
    <w:abstractNumId w:val="13"/>
  </w:num>
  <w:num w:numId="8">
    <w:abstractNumId w:val="13"/>
  </w:num>
  <w:num w:numId="9">
    <w:abstractNumId w:val="13"/>
  </w:num>
  <w:num w:numId="10">
    <w:abstractNumId w:val="13"/>
  </w:num>
  <w:num w:numId="11">
    <w:abstractNumId w:val="0"/>
  </w:num>
  <w:num w:numId="12">
    <w:abstractNumId w:val="7"/>
  </w:num>
  <w:num w:numId="13">
    <w:abstractNumId w:val="2"/>
  </w:num>
  <w:num w:numId="14">
    <w:abstractNumId w:val="6"/>
  </w:num>
  <w:num w:numId="15">
    <w:abstractNumId w:val="10"/>
  </w:num>
  <w:num w:numId="16">
    <w:abstractNumId w:val="8"/>
  </w:num>
  <w:num w:numId="17">
    <w:abstractNumId w:val="14"/>
  </w:num>
  <w:num w:numId="18">
    <w:abstractNumId w:val="4"/>
  </w:num>
  <w:num w:numId="19">
    <w:abstractNumId w:val="9"/>
  </w:num>
  <w:num w:numId="20">
    <w:abstractNumId w:val="11"/>
  </w:num>
  <w:num w:numId="21">
    <w:abstractNumId w:val="1"/>
  </w:num>
  <w:num w:numId="22">
    <w:abstractNumId w:val="12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D"/>
    <w:rsid w:val="00005185"/>
    <w:rsid w:val="00014319"/>
    <w:rsid w:val="0001770C"/>
    <w:rsid w:val="0002039B"/>
    <w:rsid w:val="000214BB"/>
    <w:rsid w:val="00022044"/>
    <w:rsid w:val="00050653"/>
    <w:rsid w:val="00055BC9"/>
    <w:rsid w:val="00056423"/>
    <w:rsid w:val="000625E9"/>
    <w:rsid w:val="0006299A"/>
    <w:rsid w:val="00062BBE"/>
    <w:rsid w:val="00063A3D"/>
    <w:rsid w:val="00073F35"/>
    <w:rsid w:val="0008744C"/>
    <w:rsid w:val="00090582"/>
    <w:rsid w:val="000910FC"/>
    <w:rsid w:val="00093393"/>
    <w:rsid w:val="0009608D"/>
    <w:rsid w:val="000A1E46"/>
    <w:rsid w:val="000B034F"/>
    <w:rsid w:val="000B794B"/>
    <w:rsid w:val="000C3633"/>
    <w:rsid w:val="000E63CB"/>
    <w:rsid w:val="000F275F"/>
    <w:rsid w:val="000F38D9"/>
    <w:rsid w:val="00104D53"/>
    <w:rsid w:val="001125C0"/>
    <w:rsid w:val="00122955"/>
    <w:rsid w:val="00131804"/>
    <w:rsid w:val="00135BF5"/>
    <w:rsid w:val="00153335"/>
    <w:rsid w:val="00155227"/>
    <w:rsid w:val="0015741B"/>
    <w:rsid w:val="0016366D"/>
    <w:rsid w:val="001B4AD4"/>
    <w:rsid w:val="001B6330"/>
    <w:rsid w:val="001E366E"/>
    <w:rsid w:val="001E72A0"/>
    <w:rsid w:val="001F378F"/>
    <w:rsid w:val="0020666C"/>
    <w:rsid w:val="00211B4E"/>
    <w:rsid w:val="00211D29"/>
    <w:rsid w:val="0023454E"/>
    <w:rsid w:val="002476A1"/>
    <w:rsid w:val="00250321"/>
    <w:rsid w:val="00260DA9"/>
    <w:rsid w:val="00262BB6"/>
    <w:rsid w:val="00267682"/>
    <w:rsid w:val="00267BD7"/>
    <w:rsid w:val="002A0B70"/>
    <w:rsid w:val="002A7BE1"/>
    <w:rsid w:val="002B5D34"/>
    <w:rsid w:val="002B6B1B"/>
    <w:rsid w:val="002E387B"/>
    <w:rsid w:val="002F560C"/>
    <w:rsid w:val="00302298"/>
    <w:rsid w:val="00313E59"/>
    <w:rsid w:val="00315742"/>
    <w:rsid w:val="003200C4"/>
    <w:rsid w:val="00331F9E"/>
    <w:rsid w:val="00340148"/>
    <w:rsid w:val="00341EEF"/>
    <w:rsid w:val="003429B5"/>
    <w:rsid w:val="003474AD"/>
    <w:rsid w:val="00365CB9"/>
    <w:rsid w:val="003727DA"/>
    <w:rsid w:val="00376660"/>
    <w:rsid w:val="003779ED"/>
    <w:rsid w:val="00390AE1"/>
    <w:rsid w:val="00395686"/>
    <w:rsid w:val="003A164E"/>
    <w:rsid w:val="003B204E"/>
    <w:rsid w:val="003B455F"/>
    <w:rsid w:val="003C122F"/>
    <w:rsid w:val="003C45DC"/>
    <w:rsid w:val="003D38B7"/>
    <w:rsid w:val="003D5E3F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603E0"/>
    <w:rsid w:val="00464E2E"/>
    <w:rsid w:val="0047210C"/>
    <w:rsid w:val="004762CE"/>
    <w:rsid w:val="00486D1C"/>
    <w:rsid w:val="004B160C"/>
    <w:rsid w:val="004B30E6"/>
    <w:rsid w:val="004C3C4D"/>
    <w:rsid w:val="004D527E"/>
    <w:rsid w:val="004E1069"/>
    <w:rsid w:val="004E38C1"/>
    <w:rsid w:val="004E5F9B"/>
    <w:rsid w:val="004F2B7B"/>
    <w:rsid w:val="004F2D71"/>
    <w:rsid w:val="004F313A"/>
    <w:rsid w:val="004F6FD1"/>
    <w:rsid w:val="00502994"/>
    <w:rsid w:val="00502DFB"/>
    <w:rsid w:val="00513CAC"/>
    <w:rsid w:val="00532B4C"/>
    <w:rsid w:val="00545862"/>
    <w:rsid w:val="00561DF6"/>
    <w:rsid w:val="00563588"/>
    <w:rsid w:val="00567A1A"/>
    <w:rsid w:val="00580A3D"/>
    <w:rsid w:val="005866EA"/>
    <w:rsid w:val="00590B00"/>
    <w:rsid w:val="00592674"/>
    <w:rsid w:val="00592D64"/>
    <w:rsid w:val="00597D6D"/>
    <w:rsid w:val="005A7583"/>
    <w:rsid w:val="005B10E0"/>
    <w:rsid w:val="005B20AE"/>
    <w:rsid w:val="005C584E"/>
    <w:rsid w:val="005D5D11"/>
    <w:rsid w:val="005E15D9"/>
    <w:rsid w:val="005E42AF"/>
    <w:rsid w:val="005E7372"/>
    <w:rsid w:val="005F1279"/>
    <w:rsid w:val="005F445C"/>
    <w:rsid w:val="005F51D7"/>
    <w:rsid w:val="005F6470"/>
    <w:rsid w:val="00633864"/>
    <w:rsid w:val="0063678E"/>
    <w:rsid w:val="0065060A"/>
    <w:rsid w:val="00652ABA"/>
    <w:rsid w:val="00654E35"/>
    <w:rsid w:val="006613DD"/>
    <w:rsid w:val="006626C3"/>
    <w:rsid w:val="00665859"/>
    <w:rsid w:val="0067331B"/>
    <w:rsid w:val="00675E5F"/>
    <w:rsid w:val="006947F8"/>
    <w:rsid w:val="006A0D6A"/>
    <w:rsid w:val="006A1A77"/>
    <w:rsid w:val="006B767A"/>
    <w:rsid w:val="006C3B18"/>
    <w:rsid w:val="006F348D"/>
    <w:rsid w:val="00701035"/>
    <w:rsid w:val="00703893"/>
    <w:rsid w:val="00704D92"/>
    <w:rsid w:val="0071039C"/>
    <w:rsid w:val="007159CA"/>
    <w:rsid w:val="00715E62"/>
    <w:rsid w:val="00727941"/>
    <w:rsid w:val="00744A8B"/>
    <w:rsid w:val="007657C1"/>
    <w:rsid w:val="00765A60"/>
    <w:rsid w:val="00774C9E"/>
    <w:rsid w:val="0078046A"/>
    <w:rsid w:val="007846D1"/>
    <w:rsid w:val="00784833"/>
    <w:rsid w:val="007965CB"/>
    <w:rsid w:val="0079722F"/>
    <w:rsid w:val="007A4173"/>
    <w:rsid w:val="007A6552"/>
    <w:rsid w:val="007B42E0"/>
    <w:rsid w:val="007B5A72"/>
    <w:rsid w:val="007C18BA"/>
    <w:rsid w:val="007C2D7B"/>
    <w:rsid w:val="007C53C4"/>
    <w:rsid w:val="007C7503"/>
    <w:rsid w:val="007F2911"/>
    <w:rsid w:val="007F7034"/>
    <w:rsid w:val="00800A0D"/>
    <w:rsid w:val="00826D76"/>
    <w:rsid w:val="008523F1"/>
    <w:rsid w:val="00852962"/>
    <w:rsid w:val="008750C9"/>
    <w:rsid w:val="00875379"/>
    <w:rsid w:val="00882C5A"/>
    <w:rsid w:val="00884BA0"/>
    <w:rsid w:val="00891ABE"/>
    <w:rsid w:val="00897498"/>
    <w:rsid w:val="008A0592"/>
    <w:rsid w:val="008A2A9B"/>
    <w:rsid w:val="008B4492"/>
    <w:rsid w:val="008B4C0A"/>
    <w:rsid w:val="008B7720"/>
    <w:rsid w:val="008C2060"/>
    <w:rsid w:val="008C54BF"/>
    <w:rsid w:val="008D240A"/>
    <w:rsid w:val="008E2292"/>
    <w:rsid w:val="008E4307"/>
    <w:rsid w:val="00904184"/>
    <w:rsid w:val="00904AD4"/>
    <w:rsid w:val="00912B09"/>
    <w:rsid w:val="0092482B"/>
    <w:rsid w:val="00933E59"/>
    <w:rsid w:val="00936F34"/>
    <w:rsid w:val="00942CCB"/>
    <w:rsid w:val="00963918"/>
    <w:rsid w:val="009648F2"/>
    <w:rsid w:val="009736EA"/>
    <w:rsid w:val="009773E3"/>
    <w:rsid w:val="00993C85"/>
    <w:rsid w:val="009A09DE"/>
    <w:rsid w:val="009A4AFE"/>
    <w:rsid w:val="009A4D96"/>
    <w:rsid w:val="009B3C4B"/>
    <w:rsid w:val="009B7416"/>
    <w:rsid w:val="009C3205"/>
    <w:rsid w:val="009C3FC5"/>
    <w:rsid w:val="009E2D62"/>
    <w:rsid w:val="009E762F"/>
    <w:rsid w:val="009F2578"/>
    <w:rsid w:val="009F6923"/>
    <w:rsid w:val="00A21545"/>
    <w:rsid w:val="00A234D4"/>
    <w:rsid w:val="00A36B33"/>
    <w:rsid w:val="00A413FD"/>
    <w:rsid w:val="00A5473E"/>
    <w:rsid w:val="00A774EA"/>
    <w:rsid w:val="00A97745"/>
    <w:rsid w:val="00AC4351"/>
    <w:rsid w:val="00AC5302"/>
    <w:rsid w:val="00AD4367"/>
    <w:rsid w:val="00AD4457"/>
    <w:rsid w:val="00AE0672"/>
    <w:rsid w:val="00AE4899"/>
    <w:rsid w:val="00B0034A"/>
    <w:rsid w:val="00B03DAE"/>
    <w:rsid w:val="00B0784B"/>
    <w:rsid w:val="00B10CDB"/>
    <w:rsid w:val="00B13679"/>
    <w:rsid w:val="00B1789F"/>
    <w:rsid w:val="00B238F8"/>
    <w:rsid w:val="00B2741C"/>
    <w:rsid w:val="00B47966"/>
    <w:rsid w:val="00B54BC4"/>
    <w:rsid w:val="00B863EB"/>
    <w:rsid w:val="00B9098A"/>
    <w:rsid w:val="00BA6236"/>
    <w:rsid w:val="00BC69E5"/>
    <w:rsid w:val="00BE4040"/>
    <w:rsid w:val="00C10ED3"/>
    <w:rsid w:val="00C15FC3"/>
    <w:rsid w:val="00C32946"/>
    <w:rsid w:val="00C347F2"/>
    <w:rsid w:val="00C43174"/>
    <w:rsid w:val="00C44439"/>
    <w:rsid w:val="00C6454D"/>
    <w:rsid w:val="00C6763C"/>
    <w:rsid w:val="00C74B79"/>
    <w:rsid w:val="00C82AE3"/>
    <w:rsid w:val="00C87F80"/>
    <w:rsid w:val="00C95512"/>
    <w:rsid w:val="00C96EEA"/>
    <w:rsid w:val="00CA3057"/>
    <w:rsid w:val="00CA3F4C"/>
    <w:rsid w:val="00CA5953"/>
    <w:rsid w:val="00CF06D8"/>
    <w:rsid w:val="00D0090A"/>
    <w:rsid w:val="00D0260B"/>
    <w:rsid w:val="00D07AE8"/>
    <w:rsid w:val="00D11A47"/>
    <w:rsid w:val="00D1322D"/>
    <w:rsid w:val="00D213BC"/>
    <w:rsid w:val="00D239D0"/>
    <w:rsid w:val="00D42FFE"/>
    <w:rsid w:val="00D47886"/>
    <w:rsid w:val="00D47953"/>
    <w:rsid w:val="00D5331B"/>
    <w:rsid w:val="00D5674B"/>
    <w:rsid w:val="00D61232"/>
    <w:rsid w:val="00D71A45"/>
    <w:rsid w:val="00D7354B"/>
    <w:rsid w:val="00D73F5F"/>
    <w:rsid w:val="00D75EF9"/>
    <w:rsid w:val="00D911DE"/>
    <w:rsid w:val="00DA75A3"/>
    <w:rsid w:val="00DD0B95"/>
    <w:rsid w:val="00DD14CD"/>
    <w:rsid w:val="00DD2E0E"/>
    <w:rsid w:val="00DE0DDC"/>
    <w:rsid w:val="00DF05C2"/>
    <w:rsid w:val="00E012C2"/>
    <w:rsid w:val="00E45982"/>
    <w:rsid w:val="00E64161"/>
    <w:rsid w:val="00E7280E"/>
    <w:rsid w:val="00E87AAE"/>
    <w:rsid w:val="00E970C0"/>
    <w:rsid w:val="00EA60CB"/>
    <w:rsid w:val="00EA6B59"/>
    <w:rsid w:val="00EB6DB5"/>
    <w:rsid w:val="00EC58AD"/>
    <w:rsid w:val="00ED583B"/>
    <w:rsid w:val="00EE10E8"/>
    <w:rsid w:val="00EE55D3"/>
    <w:rsid w:val="00F02DF2"/>
    <w:rsid w:val="00F23173"/>
    <w:rsid w:val="00F24CC0"/>
    <w:rsid w:val="00F31FBC"/>
    <w:rsid w:val="00F36E82"/>
    <w:rsid w:val="00F37A59"/>
    <w:rsid w:val="00F5249B"/>
    <w:rsid w:val="00F54BBA"/>
    <w:rsid w:val="00F57581"/>
    <w:rsid w:val="00F62553"/>
    <w:rsid w:val="00F70072"/>
    <w:rsid w:val="00F76739"/>
    <w:rsid w:val="00F90C6C"/>
    <w:rsid w:val="00F9221D"/>
    <w:rsid w:val="00F94FB7"/>
    <w:rsid w:val="00FA048D"/>
    <w:rsid w:val="00FB2612"/>
    <w:rsid w:val="00FB48C0"/>
    <w:rsid w:val="00FB6100"/>
    <w:rsid w:val="00FE1639"/>
    <w:rsid w:val="00FE23D8"/>
    <w:rsid w:val="00FF1ABC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746D9"/>
  <w15:chartTrackingRefBased/>
  <w15:docId w15:val="{B9F8904C-DD13-417B-8302-29DD1A60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uiPriority w:val="99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09804BA-B680-49A3-8DA2-69BCD31CF2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ED157C-836E-4B38-8153-C8F64942B6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69088B9-D1E3-486A-8438-91E025AC9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38</TotalTime>
  <Pages>2</Pages>
  <Words>192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VIVIER Manon TSEF 2CL</cp:lastModifiedBy>
  <cp:revision>19</cp:revision>
  <dcterms:created xsi:type="dcterms:W3CDTF">2025-05-15T12:25:00Z</dcterms:created>
  <dcterms:modified xsi:type="dcterms:W3CDTF">2025-09-30T11:52:00Z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